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8944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TODDE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640DA189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parish,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FAE892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B9329C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75108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Jan.1431</w:t>
      </w:r>
      <w:r>
        <w:rPr>
          <w:rFonts w:ascii="Times New Roman" w:hAnsi="Times New Roman" w:cs="Times New Roman"/>
          <w:sz w:val="24"/>
          <w:szCs w:val="24"/>
        </w:rPr>
        <w:tab/>
        <w:t>He made his nuncupative Will.</w:t>
      </w:r>
    </w:p>
    <w:p w14:paraId="1F4C68E4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5160A328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601572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356B6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Executor:  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Starky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1EC2429C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Witnesses:   Robert Ware, Bursar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Abbey(q.v.),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hundredor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1D8220E2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Abbey(q.v.),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Spedlove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Bailiff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</w:t>
      </w:r>
    </w:p>
    <w:p w14:paraId="24343926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Mordon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commissary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Abbey(q.v.).   (ibid.)</w:t>
      </w:r>
    </w:p>
    <w:p w14:paraId="02811F61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D8509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577F8" w14:textId="77777777" w:rsidR="00101548" w:rsidRDefault="00101548" w:rsidP="001015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2022</w:t>
      </w:r>
    </w:p>
    <w:p w14:paraId="2472EF6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3B3B" w14:textId="77777777" w:rsidR="00101548" w:rsidRDefault="00101548" w:rsidP="009139A6">
      <w:r>
        <w:separator/>
      </w:r>
    </w:p>
  </w:endnote>
  <w:endnote w:type="continuationSeparator" w:id="0">
    <w:p w14:paraId="61AADB63" w14:textId="77777777" w:rsidR="00101548" w:rsidRDefault="001015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491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08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250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C26A" w14:textId="77777777" w:rsidR="00101548" w:rsidRDefault="00101548" w:rsidP="009139A6">
      <w:r>
        <w:separator/>
      </w:r>
    </w:p>
  </w:footnote>
  <w:footnote w:type="continuationSeparator" w:id="0">
    <w:p w14:paraId="758A83C9" w14:textId="77777777" w:rsidR="00101548" w:rsidRDefault="001015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C9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49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40F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48"/>
    <w:rsid w:val="000666E0"/>
    <w:rsid w:val="0010154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1A064"/>
  <w15:chartTrackingRefBased/>
  <w15:docId w15:val="{7B23ED5E-D699-4678-9156-CEA4838D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2022-10-08T20:49:00Z</dcterms:created>
  <dcterms:modified xsi:type="dcterms:W3CDTF">2022-10-08T20:50:00Z</dcterms:modified>
</cp:coreProperties>
</file>